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CA1FB" w14:textId="77777777" w:rsidR="003A2ADE" w:rsidRDefault="003A2ADE" w:rsidP="006726C6">
      <w:pPr>
        <w:pStyle w:val="Overskrift1"/>
      </w:pPr>
      <w:bookmarkStart w:id="0" w:name="_GoBack"/>
      <w:bookmarkEnd w:id="0"/>
    </w:p>
    <w:p w14:paraId="3D7144D9" w14:textId="78914FBB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73A4B4E4" w:rsidR="00DC7DAC" w:rsidRDefault="00F72EF7" w:rsidP="006726C6">
      <w:r>
        <w:t>Leverandøren skal angi eventuelle a</w:t>
      </w:r>
      <w:r w:rsidR="004E7642" w:rsidRPr="004E7642">
        <w:t>vvik</w:t>
      </w:r>
      <w:r>
        <w:t xml:space="preserve"> fra </w:t>
      </w:r>
      <w:r w:rsidR="00DC7DAC">
        <w:t>konkurransegrunnlaget, med unntak av de generelle kontraktbestemmelsene,</w:t>
      </w:r>
      <w:r>
        <w:t xml:space="preserve"> i dette dokumentet</w:t>
      </w:r>
      <w:r w:rsidR="004E7642" w:rsidRPr="004E7642">
        <w:t xml:space="preserve">. </w:t>
      </w:r>
      <w:r w:rsidR="00DC7DAC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6726C6"/>
    <w:p w14:paraId="5B53AC0A" w14:textId="4DC4D7FF" w:rsidR="004E7642" w:rsidRPr="004E7642" w:rsidRDefault="00DC7DAC" w:rsidP="00DC7DAC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144FC" w14:textId="77777777" w:rsidR="00F00BA3" w:rsidRDefault="00F00BA3" w:rsidP="006726C6">
      <w:r>
        <w:separator/>
      </w:r>
    </w:p>
  </w:endnote>
  <w:endnote w:type="continuationSeparator" w:id="0">
    <w:p w14:paraId="3D7144FD" w14:textId="77777777" w:rsidR="00F00BA3" w:rsidRDefault="00F00BA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1" w:name="BunntekstTittel"/>
          <w:r>
            <w:rPr>
              <w:noProof/>
            </w:rPr>
            <w:t xml:space="preserve">           </w:t>
          </w:r>
          <w:bookmarkEnd w:id="1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6DE732B6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B75CA1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B75CA1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144FA" w14:textId="77777777" w:rsidR="00F00BA3" w:rsidRDefault="00F00BA3" w:rsidP="006726C6">
      <w:r>
        <w:separator/>
      </w:r>
    </w:p>
  </w:footnote>
  <w:footnote w:type="continuationSeparator" w:id="0">
    <w:p w14:paraId="3D7144FB" w14:textId="77777777" w:rsidR="00F00BA3" w:rsidRDefault="00F00BA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3A2ADE" w:rsidRPr="00FE4DAD" w14:paraId="22E4C384" w14:textId="77777777" w:rsidTr="00D8407D">
      <w:trPr>
        <w:trHeight w:val="240"/>
      </w:trPr>
      <w:tc>
        <w:tcPr>
          <w:tcW w:w="999" w:type="dxa"/>
          <w:vMerge w:val="restart"/>
        </w:tcPr>
        <w:p w14:paraId="7C39F31E" w14:textId="77777777" w:rsidR="003A2ADE" w:rsidRPr="00FE4DAD" w:rsidRDefault="003A2ADE" w:rsidP="00D8407D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03F0EC1" wp14:editId="6E25DFEC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" w:type="dxa"/>
          <w:vMerge w:val="restart"/>
        </w:tcPr>
        <w:p w14:paraId="5630B83D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2618DD0B" w14:textId="77777777" w:rsidR="003A2ADE" w:rsidRPr="00FE4DAD" w:rsidRDefault="003A2ADE" w:rsidP="00D8407D">
          <w:pPr>
            <w:pStyle w:val="Avdelingstittel"/>
            <w:rPr>
              <w:lang w:val="en-US"/>
            </w:rPr>
          </w:pPr>
        </w:p>
      </w:tc>
    </w:tr>
    <w:tr w:rsidR="003A2ADE" w:rsidRPr="00CF7153" w14:paraId="690EA435" w14:textId="77777777" w:rsidTr="00D8407D">
      <w:trPr>
        <w:trHeight w:val="282"/>
      </w:trPr>
      <w:tc>
        <w:tcPr>
          <w:tcW w:w="999" w:type="dxa"/>
          <w:vMerge/>
        </w:tcPr>
        <w:p w14:paraId="3D2D7499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13DEDCAA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67C41962" w14:textId="77777777" w:rsidR="003A2ADE" w:rsidRPr="00CF7153" w:rsidRDefault="003A2ADE" w:rsidP="00D8407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3A2ADE" w:rsidRPr="00AB2BE9" w14:paraId="6403E75D" w14:textId="77777777" w:rsidTr="00D8407D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71BE7CC3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3C53A2E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055BB6C" w14:textId="77777777" w:rsidR="003A2ADE" w:rsidRPr="00AB2BE9" w:rsidRDefault="003A2ADE" w:rsidP="00D8407D">
          <w:pPr>
            <w:pStyle w:val="Avdelingstittel"/>
          </w:pPr>
          <w:r>
            <w:t>Forsvarets logistikkorganisasjon</w:t>
          </w:r>
        </w:p>
      </w:tc>
    </w:tr>
  </w:tbl>
  <w:p w14:paraId="468B0038" w14:textId="356820CA" w:rsidR="00C41BE4" w:rsidRPr="008C0115" w:rsidRDefault="00C41BE4" w:rsidP="00C41BE4">
    <w:pPr>
      <w:pStyle w:val="Topptekst"/>
      <w:rPr>
        <w:rFonts w:ascii="FORSVARET-Medium" w:hAnsi="FORSVARET-Medium"/>
      </w:rPr>
    </w:pPr>
    <w:r w:rsidRPr="008C0115">
      <w:rPr>
        <w:rFonts w:ascii="FORSVARET-Medium" w:hAnsi="FORSVARET-Medium"/>
      </w:rPr>
      <w:t xml:space="preserve">2017041774 – </w:t>
    </w:r>
    <w:r w:rsidR="00F61761" w:rsidRPr="00F61761">
      <w:rPr>
        <w:rFonts w:ascii="FORSVARET-Medium" w:hAnsi="FORSVARET-Medium"/>
      </w:rPr>
      <w:t>Maske og vindbrille</w:t>
    </w:r>
  </w:p>
  <w:p w14:paraId="38DA3D14" w14:textId="52338962" w:rsidR="00F00BA3" w:rsidRPr="004F29ED" w:rsidRDefault="003A2ADE" w:rsidP="003A2ADE">
    <w:pPr>
      <w:pStyle w:val="Topptekst"/>
    </w:pPr>
    <w:r w:rsidRPr="00B303A8">
      <w:rPr>
        <w:rFonts w:ascii="FORSVARET-Medium" w:hAnsi="FORSVARET-Medium"/>
      </w:rPr>
      <w:t xml:space="preserve">Del 1 </w:t>
    </w:r>
    <w:r w:rsidR="00723752">
      <w:rPr>
        <w:rFonts w:ascii="FORSVARET-Medium" w:hAnsi="FORSVARET-Medium"/>
      </w:rPr>
      <w:t>– Bilag 2</w:t>
    </w:r>
    <w:r>
      <w:rPr>
        <w:rFonts w:ascii="FORSVARET-Medium" w:hAnsi="FORSVARET-Medium"/>
      </w:rPr>
      <w:t xml:space="preserve">: </w:t>
    </w:r>
    <w:r w:rsidRPr="00B303A8">
      <w:rPr>
        <w:rFonts w:ascii="FORSVARET-Medium" w:hAnsi="FORSVARET-Medium"/>
      </w:rPr>
      <w:t>Avvik fra konkurransegrunnlaget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2" w:name="GraderingsValg"/>
          <w:r>
            <w:t xml:space="preserve">         </w:t>
          </w:r>
          <w:bookmarkEnd w:id="2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removeDateAndTime/>
  <w:activeWritingStyle w:appName="MSWord" w:lang="nb-NO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F0EE0"/>
    <w:rsid w:val="00362686"/>
    <w:rsid w:val="0038008B"/>
    <w:rsid w:val="003860B7"/>
    <w:rsid w:val="00386E6C"/>
    <w:rsid w:val="003A2ADE"/>
    <w:rsid w:val="003B7B2A"/>
    <w:rsid w:val="003C0351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B615D"/>
    <w:rsid w:val="005D39CF"/>
    <w:rsid w:val="005D695F"/>
    <w:rsid w:val="006042BD"/>
    <w:rsid w:val="00610FEA"/>
    <w:rsid w:val="0064699A"/>
    <w:rsid w:val="0065401E"/>
    <w:rsid w:val="006726C6"/>
    <w:rsid w:val="00682E2D"/>
    <w:rsid w:val="006B15C3"/>
    <w:rsid w:val="006B3D92"/>
    <w:rsid w:val="00700D81"/>
    <w:rsid w:val="00723752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75CA1"/>
    <w:rsid w:val="00BB6D0A"/>
    <w:rsid w:val="00BD6838"/>
    <w:rsid w:val="00C00E00"/>
    <w:rsid w:val="00C0219F"/>
    <w:rsid w:val="00C41BE4"/>
    <w:rsid w:val="00C76E1A"/>
    <w:rsid w:val="00C9037C"/>
    <w:rsid w:val="00C942C9"/>
    <w:rsid w:val="00C9574D"/>
    <w:rsid w:val="00CA2770"/>
    <w:rsid w:val="00CA5316"/>
    <w:rsid w:val="00D30ADE"/>
    <w:rsid w:val="00D57E98"/>
    <w:rsid w:val="00D75C10"/>
    <w:rsid w:val="00D7722A"/>
    <w:rsid w:val="00D83774"/>
    <w:rsid w:val="00D87298"/>
    <w:rsid w:val="00DC3C10"/>
    <w:rsid w:val="00DC7DAC"/>
    <w:rsid w:val="00DE7F0F"/>
    <w:rsid w:val="00E01D4F"/>
    <w:rsid w:val="00E52D30"/>
    <w:rsid w:val="00E57C89"/>
    <w:rsid w:val="00E61B2A"/>
    <w:rsid w:val="00E622A8"/>
    <w:rsid w:val="00E75544"/>
    <w:rsid w:val="00E97ADB"/>
    <w:rsid w:val="00EA0B79"/>
    <w:rsid w:val="00EC12DD"/>
    <w:rsid w:val="00EC7E04"/>
    <w:rsid w:val="00F00BA3"/>
    <w:rsid w:val="00F04852"/>
    <w:rsid w:val="00F317D0"/>
    <w:rsid w:val="00F61761"/>
    <w:rsid w:val="00F72EF7"/>
    <w:rsid w:val="00F82C77"/>
    <w:rsid w:val="00FA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C41BE4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54063125</Template>
  <TotalTime>0</TotalTime>
  <Pages>1</Pages>
  <Words>154</Words>
  <Characters>820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2019-12-04T15:33:00Z</dcterms:created>
  <dcterms:modified xsi:type="dcterms:W3CDTF">2019-12-04T15:33:00Z</dcterms:modified>
</cp:coreProperties>
</file>